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D2166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D216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D21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D21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D21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D21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D21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D2166">
        <w:rPr>
          <w:b w:val="0"/>
        </w:rPr>
        <w:t xml:space="preserve"> 41/2307-21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D2166" w:rsidP="00232C8F">
            <w:r>
              <w:t>Преподаватель (иностранного языка)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D2166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D2166" w:rsidRPr="004D2166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D2166" w:rsidRPr="004D2166">
        <w:rPr>
          <w:rStyle w:val="aa"/>
        </w:rPr>
        <w:t>3;  41/2307-21, 42/2307-21А, 43/2307-21А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D2166" w:rsidRPr="004D2166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D2166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D2166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D2166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D2166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D2166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D2166" w:rsidP="00BA30DE">
            <w:pPr>
              <w:jc w:val="center"/>
            </w:pPr>
            <w:r>
              <w:t>132-907-139 46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  <w:r>
              <w:t>032-098-690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  <w:r>
              <w:t>103-149-479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  <w:tr w:rsidR="004D216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D2166" w:rsidRDefault="004D216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D2166" w:rsidRPr="00D15B1E" w:rsidRDefault="004D2166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D2166" w:rsidRPr="004D2166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D2166" w:rsidRPr="004D2166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606BA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606BA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606BA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D21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606BA5" w:rsidRPr="00606BA5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606BA5" w:rsidRPr="00606BA5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D216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606BA5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606BA5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D216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2166" w:rsidRPr="004D2166" w:rsidRDefault="004D2166" w:rsidP="004E51DC">
            <w:pPr>
              <w:pStyle w:val="a8"/>
            </w:pPr>
          </w:p>
        </w:tc>
      </w:tr>
      <w:tr w:rsidR="004D2166" w:rsidRPr="004D2166" w:rsidTr="004D21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D2166" w:rsidRPr="004D2166" w:rsidRDefault="004D2166" w:rsidP="00EF07A3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D2166" w:rsidRPr="004D2166" w:rsidRDefault="004D2166" w:rsidP="004E51DC">
            <w:pPr>
              <w:pStyle w:val="a8"/>
              <w:rPr>
                <w:vertAlign w:val="superscript"/>
              </w:rPr>
            </w:pPr>
            <w:r w:rsidRPr="004D2166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D21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06BA5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606BA5" w:rsidRPr="00606BA5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41/2307-21, 42/2307-21А, 43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1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7C7066DD3766499996AEEDFF0B586247"/>
    <w:docVar w:name="rm_id" w:val="6744"/>
    <w:docVar w:name="rm_name" w:val="                                          "/>
    <w:docVar w:name="rm_number" w:val=" 4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38F0"/>
    <w:rsid w:val="00494C94"/>
    <w:rsid w:val="004A47AD"/>
    <w:rsid w:val="004C4DB2"/>
    <w:rsid w:val="004D2166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06BA5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2022-02-17T07:10:00Z</dcterms:created>
  <dcterms:modified xsi:type="dcterms:W3CDTF">2022-02-18T08:23:00Z</dcterms:modified>
</cp:coreProperties>
</file>